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374C3" w14:textId="77777777" w:rsidR="00C147E2" w:rsidRDefault="00C147E2" w:rsidP="00C147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REKESFERE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45A354BA" w14:textId="77777777" w:rsidR="00C147E2" w:rsidRDefault="00C147E2" w:rsidP="00C147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Walden, Essex. Smith.</w:t>
      </w:r>
    </w:p>
    <w:p w14:paraId="25F62F06" w14:textId="77777777" w:rsidR="00C147E2" w:rsidRDefault="00C147E2" w:rsidP="00C147E2">
      <w:pPr>
        <w:pStyle w:val="NoSpacing"/>
        <w:rPr>
          <w:rFonts w:cs="Times New Roman"/>
          <w:szCs w:val="24"/>
        </w:rPr>
      </w:pPr>
    </w:p>
    <w:p w14:paraId="7076CFA5" w14:textId="77777777" w:rsidR="00C147E2" w:rsidRDefault="00C147E2" w:rsidP="00C147E2">
      <w:pPr>
        <w:pStyle w:val="NoSpacing"/>
        <w:rPr>
          <w:rFonts w:cs="Times New Roman"/>
          <w:szCs w:val="24"/>
        </w:rPr>
      </w:pPr>
    </w:p>
    <w:p w14:paraId="1908DE50" w14:textId="77777777" w:rsidR="00C147E2" w:rsidRDefault="00C147E2" w:rsidP="00C147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Richard Berne of Oxford(q.v.) and the other executors of John </w:t>
      </w:r>
      <w:proofErr w:type="spellStart"/>
      <w:r>
        <w:rPr>
          <w:rFonts w:cs="Times New Roman"/>
          <w:szCs w:val="24"/>
        </w:rPr>
        <w:t>Petresfeld</w:t>
      </w:r>
      <w:proofErr w:type="spellEnd"/>
    </w:p>
    <w:p w14:paraId="04454FCC" w14:textId="77777777" w:rsidR="00C147E2" w:rsidRDefault="00C147E2" w:rsidP="00C147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London, ironmonger(q.v.), brought a plaint of debt against him and others.</w:t>
      </w:r>
    </w:p>
    <w:p w14:paraId="72130971" w14:textId="77777777" w:rsidR="00C147E2" w:rsidRDefault="00C147E2" w:rsidP="00C147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5F5E2710" w14:textId="77777777" w:rsidR="00C147E2" w:rsidRDefault="00C147E2" w:rsidP="00C147E2">
      <w:pPr>
        <w:pStyle w:val="NoSpacing"/>
        <w:rPr>
          <w:rFonts w:cs="Times New Roman"/>
          <w:szCs w:val="24"/>
        </w:rPr>
      </w:pPr>
    </w:p>
    <w:p w14:paraId="3A0D8A1F" w14:textId="77777777" w:rsidR="00C147E2" w:rsidRDefault="00C147E2" w:rsidP="00C147E2">
      <w:pPr>
        <w:pStyle w:val="NoSpacing"/>
        <w:rPr>
          <w:rFonts w:cs="Times New Roman"/>
          <w:szCs w:val="24"/>
        </w:rPr>
      </w:pPr>
    </w:p>
    <w:p w14:paraId="3478A406" w14:textId="77777777" w:rsidR="00C147E2" w:rsidRDefault="00C147E2" w:rsidP="00C147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45297C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4C3C" w14:textId="77777777" w:rsidR="00C147E2" w:rsidRDefault="00C147E2" w:rsidP="009139A6">
      <w:r>
        <w:separator/>
      </w:r>
    </w:p>
  </w:endnote>
  <w:endnote w:type="continuationSeparator" w:id="0">
    <w:p w14:paraId="1D8E124E" w14:textId="77777777" w:rsidR="00C147E2" w:rsidRDefault="00C147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44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2F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89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7F3D5" w14:textId="77777777" w:rsidR="00C147E2" w:rsidRDefault="00C147E2" w:rsidP="009139A6">
      <w:r>
        <w:separator/>
      </w:r>
    </w:p>
  </w:footnote>
  <w:footnote w:type="continuationSeparator" w:id="0">
    <w:p w14:paraId="51EBDCBC" w14:textId="77777777" w:rsidR="00C147E2" w:rsidRDefault="00C147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82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300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BE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7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47E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64545"/>
  <w15:chartTrackingRefBased/>
  <w15:docId w15:val="{30DC2832-3A73-422C-944F-CC54D10A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47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2023-04-17T10:14:00Z</dcterms:created>
  <dcterms:modified xsi:type="dcterms:W3CDTF">2023-04-17T10:15:00Z</dcterms:modified>
</cp:coreProperties>
</file>